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41A" w:rsidRDefault="006A741A" w:rsidP="00BB74D5">
      <w:pPr>
        <w:ind w:right="-24"/>
        <w:jc w:val="center"/>
      </w:pPr>
    </w:p>
    <w:p w:rsidR="00096A15" w:rsidRDefault="00096A15" w:rsidP="00BB74D5">
      <w:pPr>
        <w:ind w:right="-24"/>
        <w:jc w:val="center"/>
      </w:pPr>
      <w:r w:rsidRPr="0017032E">
        <w:rPr>
          <w:noProof/>
          <w:szCs w:val="22"/>
        </w:rPr>
        <mc:AlternateContent>
          <mc:Choice Requires="wps">
            <w:drawing>
              <wp:inline distT="0" distB="0" distL="0" distR="0" wp14:anchorId="7E31BE53" wp14:editId="555F7DB3">
                <wp:extent cx="5756910" cy="542925"/>
                <wp:effectExtent l="0" t="0" r="0" b="9525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6910" cy="542925"/>
                        </a:xfrm>
                        <a:prstGeom prst="rect">
                          <a:avLst/>
                        </a:prstGeom>
                        <a:solidFill>
                          <a:srgbClr val="0C2C8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96A15" w:rsidRPr="00096A15" w:rsidRDefault="00E231ED" w:rsidP="00096A15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E231ED">
                              <w:rPr>
                                <w:b/>
                                <w:sz w:val="28"/>
                              </w:rPr>
                              <w:t xml:space="preserve">AVIS D'APPEL PUBLIC A CONCURRENCE MODIFICATIF </w:t>
                            </w:r>
                            <w:r w:rsidR="00096A15">
                              <w:rPr>
                                <w:b/>
                                <w:sz w:val="28"/>
                              </w:rPr>
                              <w:t>N</w:t>
                            </w:r>
                            <w:r w:rsidR="00096A15" w:rsidRPr="00D23F25">
                              <w:rPr>
                                <w:b/>
                                <w:sz w:val="28"/>
                                <w:szCs w:val="28"/>
                              </w:rPr>
                              <w:t>°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1533534628"/>
                                <w:placeholder>
                                  <w:docPart w:val="C167462491B64FCFBADF3C6B0C777C96"/>
                                </w:placeholder>
                              </w:sdtPr>
                              <w:sdtEndPr/>
                              <w:sdtContent>
                                <w:r w:rsidR="00A52D9A">
                                  <w:rPr>
                                    <w:b/>
                                    <w:sz w:val="28"/>
                                  </w:rPr>
                                  <w:t>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7E31BE53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width:453.3pt;height:4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" fillcolor="#0c2c84" stroked="f" strokeweight=".5pt">
                <v:textbox>
                  <w:txbxContent>
                    <w:p w:rsidR="00096A15" w:rsidRPr="00096A15" w:rsidRDefault="00E231ED" w:rsidP="00096A15">
                      <w:pPr>
                        <w:ind w:right="-24"/>
                        <w:jc w:val="center"/>
                        <w:rPr>
                          <w:b/>
                          <w:sz w:val="28"/>
                        </w:rPr>
                      </w:pPr>
                      <w:r w:rsidRPr="00E231ED">
                        <w:rPr>
                          <w:b/>
                          <w:sz w:val="28"/>
                        </w:rPr>
                        <w:t xml:space="preserve">AVIS D'APPEL PUBLIC </w:t>
                      </w:r>
                      <w:proofErr w:type="spellStart"/>
                      <w:r w:rsidRPr="00E231ED">
                        <w:rPr>
                          <w:b/>
                          <w:sz w:val="28"/>
                        </w:rPr>
                        <w:t>A</w:t>
                      </w:r>
                      <w:proofErr w:type="spellEnd"/>
                      <w:r w:rsidRPr="00E231ED">
                        <w:rPr>
                          <w:b/>
                          <w:sz w:val="28"/>
                        </w:rPr>
                        <w:t xml:space="preserve"> CONCURRENCE MODIFICATIF </w:t>
                      </w:r>
                      <w:r w:rsidR="00096A15">
                        <w:rPr>
                          <w:b/>
                          <w:sz w:val="28"/>
                        </w:rPr>
                        <w:t>N</w:t>
                      </w:r>
                      <w:r w:rsidR="00096A15" w:rsidRPr="00D23F25">
                        <w:rPr>
                          <w:b/>
                          <w:sz w:val="28"/>
                          <w:szCs w:val="28"/>
                        </w:rPr>
                        <w:t>°</w:t>
                      </w:r>
                      <w:sdt>
                        <w:sdtPr>
                          <w:rPr>
                            <w:b/>
                            <w:sz w:val="28"/>
                          </w:rPr>
                          <w:id w:val="1533534628"/>
                          <w:placeholder>
                            <w:docPart w:val="C167462491B64FCFBADF3C6B0C777C96"/>
                          </w:placeholder>
                        </w:sdtPr>
                        <w:sdtEndPr/>
                        <w:sdtContent>
                          <w:r w:rsidR="00A52D9A">
                            <w:rPr>
                              <w:b/>
                              <w:sz w:val="28"/>
                            </w:rPr>
                            <w:t>2</w:t>
                          </w:r>
                        </w:sdtContent>
                      </w:sdt>
                    </w:p>
                  </w:txbxContent>
                </v:textbox>
                <w10:anchorlock/>
              </v:shape>
            </w:pict>
          </mc:Fallback>
        </mc:AlternateContent>
      </w:r>
    </w:p>
    <w:p w:rsidR="00A04DB9" w:rsidRDefault="00A04DB9" w:rsidP="00BB74D5">
      <w:pPr>
        <w:ind w:right="-24"/>
        <w:jc w:val="center"/>
        <w:rPr>
          <w:b/>
          <w:sz w:val="28"/>
        </w:rPr>
      </w:pPr>
    </w:p>
    <w:p w:rsidR="00CD5E84" w:rsidRDefault="00CD5E84" w:rsidP="00BB74D5">
      <w:pPr>
        <w:ind w:right="-24"/>
        <w:rPr>
          <w:szCs w:val="22"/>
        </w:rPr>
      </w:pPr>
      <w:r w:rsidRPr="00F0607A">
        <w:rPr>
          <w:szCs w:val="22"/>
        </w:rPr>
        <w:t xml:space="preserve">Suite à l'avis d'appel </w:t>
      </w:r>
      <w:r w:rsidR="00E231ED">
        <w:rPr>
          <w:szCs w:val="22"/>
        </w:rPr>
        <w:t>public à concurrence</w:t>
      </w:r>
      <w:r>
        <w:rPr>
          <w:szCs w:val="22"/>
        </w:rPr>
        <w:t xml:space="preserve"> </w:t>
      </w:r>
      <w:r w:rsidR="008A1E4C">
        <w:rPr>
          <w:szCs w:val="22"/>
        </w:rPr>
        <w:t>n°</w:t>
      </w:r>
      <w:r w:rsidR="003C4B30" w:rsidRPr="003C4B30">
        <w:rPr>
          <w:szCs w:val="22"/>
        </w:rPr>
        <w:t xml:space="preserve"> D</w:t>
      </w:r>
      <w:r w:rsidR="00C66AF8">
        <w:rPr>
          <w:szCs w:val="22"/>
        </w:rPr>
        <w:t>AEM</w:t>
      </w:r>
      <w:r w:rsidR="003C4B30" w:rsidRPr="003C4B30">
        <w:rPr>
          <w:szCs w:val="22"/>
        </w:rPr>
        <w:t>-A</w:t>
      </w:r>
      <w:r w:rsidR="00E231ED">
        <w:rPr>
          <w:szCs w:val="22"/>
        </w:rPr>
        <w:t>PC</w:t>
      </w:r>
      <w:r w:rsidR="003C4B30" w:rsidRPr="003C4B30">
        <w:rPr>
          <w:szCs w:val="22"/>
        </w:rPr>
        <w:t>-</w:t>
      </w:r>
      <w:sdt>
        <w:sdtPr>
          <w:rPr>
            <w:szCs w:val="22"/>
          </w:rPr>
          <w:id w:val="-700859109"/>
          <w:placeholder>
            <w:docPart w:val="670E9E17E39E4C2B88941AA642586735"/>
          </w:placeholder>
        </w:sdtPr>
        <w:sdtEndPr/>
        <w:sdtContent>
          <w:r w:rsidR="00D30423">
            <w:rPr>
              <w:szCs w:val="22"/>
            </w:rPr>
            <w:t>07-26</w:t>
          </w:r>
        </w:sdtContent>
      </w:sdt>
      <w:r w:rsidR="00B54A6B">
        <w:rPr>
          <w:szCs w:val="22"/>
        </w:rPr>
        <w:t xml:space="preserve"> </w:t>
      </w:r>
      <w:r w:rsidR="00381DB4" w:rsidRPr="00F54F4B">
        <w:rPr>
          <w:szCs w:val="22"/>
        </w:rPr>
        <w:t>pour </w:t>
      </w:r>
      <w:sdt>
        <w:sdtPr>
          <w:rPr>
            <w:szCs w:val="22"/>
          </w:rPr>
          <w:id w:val="-1444532965"/>
          <w:placeholder>
            <w:docPart w:val="4B8AD3206F794B76ABEED0F4F2558EEE"/>
          </w:placeholder>
        </w:sdtPr>
        <w:sdtEndPr/>
        <w:sdtContent>
          <w:r w:rsidR="00D30423" w:rsidRPr="00D30423">
            <w:rPr>
              <w:szCs w:val="22"/>
            </w:rPr>
            <w:t>les travaux de réhabilitation des bâtiments du site touristique de l’îlot Amédée</w:t>
          </w:r>
        </w:sdtContent>
      </w:sdt>
      <w:r>
        <w:rPr>
          <w:szCs w:val="22"/>
        </w:rPr>
        <w:t>, les entreprises sont informées que :</w:t>
      </w:r>
    </w:p>
    <w:p w:rsidR="00CD5E84" w:rsidRDefault="00CD5E84" w:rsidP="00BB74D5">
      <w:pPr>
        <w:ind w:right="-24"/>
        <w:rPr>
          <w:szCs w:val="22"/>
        </w:rPr>
      </w:pPr>
    </w:p>
    <w:p w:rsidR="00A52D9A" w:rsidRPr="00CA1F66" w:rsidRDefault="00A52D9A" w:rsidP="00BB74D5">
      <w:pPr>
        <w:ind w:right="-24"/>
        <w:rPr>
          <w:szCs w:val="22"/>
        </w:rPr>
      </w:pPr>
      <w:r w:rsidRPr="00CA1F66">
        <w:rPr>
          <w:szCs w:val="22"/>
        </w:rPr>
        <w:t>La date limite de remise des offres, prévue initialement le</w:t>
      </w:r>
      <w:r>
        <w:rPr>
          <w:szCs w:val="22"/>
        </w:rPr>
        <w:t xml:space="preserve"> </w:t>
      </w:r>
      <w:sdt>
        <w:sdtPr>
          <w:rPr>
            <w:szCs w:val="22"/>
          </w:rPr>
          <w:id w:val="-1766222086"/>
          <w:placeholder>
            <w:docPart w:val="AA5507F9F3E04F2E9A191C24EA3D7E40"/>
          </w:placeholder>
          <w:date w:fullDate="2026-06-17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>
            <w:rPr>
              <w:szCs w:val="22"/>
              <w:lang w:val="fr-NC"/>
            </w:rPr>
            <w:t>mercredi 17 juin 2026</w:t>
          </w:r>
        </w:sdtContent>
      </w:sdt>
      <w:r w:rsidRPr="008A1B46">
        <w:rPr>
          <w:szCs w:val="22"/>
        </w:rPr>
        <w:t xml:space="preserve"> à </w:t>
      </w:r>
      <w:sdt>
        <w:sdtPr>
          <w:rPr>
            <w:szCs w:val="22"/>
          </w:rPr>
          <w:id w:val="1645696925"/>
          <w:placeholder>
            <w:docPart w:val="DBB5E02283E74D1A94B4950FE0DB55CE"/>
          </w:placeholder>
        </w:sdtPr>
        <w:sdtEndPr/>
        <w:sdtContent>
          <w:r>
            <w:rPr>
              <w:szCs w:val="22"/>
            </w:rPr>
            <w:t>15h30</w:t>
          </w:r>
        </w:sdtContent>
      </w:sdt>
      <w:r w:rsidRPr="00CA1F66">
        <w:rPr>
          <w:szCs w:val="22"/>
        </w:rPr>
        <w:t>, est repoussée au</w:t>
      </w:r>
      <w:r>
        <w:rPr>
          <w:szCs w:val="22"/>
        </w:rPr>
        <w:t xml:space="preserve"> </w:t>
      </w:r>
      <w:sdt>
        <w:sdtPr>
          <w:rPr>
            <w:szCs w:val="22"/>
          </w:rPr>
          <w:id w:val="882527135"/>
          <w:placeholder>
            <w:docPart w:val="AD37974B5A784939AE738BB8C8ADD5F2"/>
          </w:placeholder>
          <w:date w:fullDate="2026-06-24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>
            <w:rPr>
              <w:szCs w:val="22"/>
              <w:lang w:val="fr-NC"/>
            </w:rPr>
            <w:t>mercredi 24 juin 2026</w:t>
          </w:r>
        </w:sdtContent>
      </w:sdt>
      <w:r w:rsidRPr="008A1B46">
        <w:rPr>
          <w:szCs w:val="22"/>
        </w:rPr>
        <w:t xml:space="preserve"> à </w:t>
      </w:r>
      <w:sdt>
        <w:sdtPr>
          <w:rPr>
            <w:szCs w:val="22"/>
          </w:rPr>
          <w:id w:val="2054341446"/>
          <w:placeholder>
            <w:docPart w:val="2DEC7DE550DD4650B20FCD969DADFC73"/>
          </w:placeholder>
        </w:sdtPr>
        <w:sdtEndPr/>
        <w:sdtContent>
          <w:r>
            <w:rPr>
              <w:szCs w:val="22"/>
            </w:rPr>
            <w:t>15h30</w:t>
          </w:r>
        </w:sdtContent>
      </w:sdt>
      <w:r w:rsidRPr="00CA1F66">
        <w:rPr>
          <w:szCs w:val="22"/>
        </w:rPr>
        <w:t>.</w:t>
      </w:r>
    </w:p>
    <w:p w:rsidR="002A2206" w:rsidRPr="00CA1F66" w:rsidRDefault="002A2206" w:rsidP="00BB74D5">
      <w:pPr>
        <w:ind w:right="-24"/>
        <w:rPr>
          <w:szCs w:val="22"/>
        </w:rPr>
      </w:pPr>
    </w:p>
    <w:p w:rsidR="00282AB3" w:rsidRDefault="00282AB3" w:rsidP="00724529">
      <w:pPr>
        <w:ind w:right="-24"/>
        <w:rPr>
          <w:szCs w:val="22"/>
        </w:rPr>
      </w:pPr>
      <w:r w:rsidRPr="00CA1F66">
        <w:rPr>
          <w:szCs w:val="22"/>
        </w:rPr>
        <w:t>Les entreprises intéressées qui ont déjà retiré un dossier sont</w:t>
      </w:r>
      <w:r w:rsidR="00676B91" w:rsidRPr="00CA1F66">
        <w:rPr>
          <w:szCs w:val="22"/>
        </w:rPr>
        <w:t xml:space="preserve"> tenues de le faire compléter </w:t>
      </w:r>
      <w:r w:rsidRPr="00CA1F66">
        <w:rPr>
          <w:szCs w:val="22"/>
        </w:rPr>
        <w:t xml:space="preserve">par téléchargement du dossier modifié sur le site </w:t>
      </w:r>
      <w:hyperlink r:id="rId8" w:history="1">
        <w:r w:rsidR="00676B91" w:rsidRPr="00CA1F66">
          <w:rPr>
            <w:rStyle w:val="Lienhypertexte"/>
            <w:szCs w:val="22"/>
          </w:rPr>
          <w:t>www.marchespublics.nc</w:t>
        </w:r>
      </w:hyperlink>
      <w:r w:rsidR="00724529" w:rsidRPr="00CA1F66">
        <w:rPr>
          <w:szCs w:val="22"/>
        </w:rPr>
        <w:t>.</w:t>
      </w:r>
    </w:p>
    <w:p w:rsidR="00AE4C2B" w:rsidRDefault="00AE4C2B" w:rsidP="00724529">
      <w:pPr>
        <w:ind w:right="-24"/>
        <w:rPr>
          <w:szCs w:val="22"/>
        </w:rPr>
      </w:pPr>
    </w:p>
    <w:p w:rsidR="003337C5" w:rsidRDefault="003337C5" w:rsidP="00724529">
      <w:pPr>
        <w:ind w:right="-24"/>
        <w:rPr>
          <w:szCs w:val="22"/>
        </w:rPr>
      </w:pPr>
    </w:p>
    <w:p w:rsidR="003337C5" w:rsidRPr="00CA1F66" w:rsidRDefault="003337C5" w:rsidP="00E231ED">
      <w:pPr>
        <w:rPr>
          <w:szCs w:val="22"/>
        </w:rPr>
      </w:pPr>
      <w:r w:rsidRPr="00A94477">
        <w:rPr>
          <w:szCs w:val="22"/>
        </w:rPr>
        <w:t xml:space="preserve">Date de publication officielle </w:t>
      </w:r>
      <w:r w:rsidR="00EA244B">
        <w:rPr>
          <w:szCs w:val="22"/>
        </w:rPr>
        <w:t xml:space="preserve">de l’avis initial </w:t>
      </w:r>
      <w:r w:rsidRPr="00A94477">
        <w:rPr>
          <w:szCs w:val="22"/>
        </w:rPr>
        <w:t xml:space="preserve">le </w:t>
      </w:r>
      <w:sdt>
        <w:sdtPr>
          <w:rPr>
            <w:szCs w:val="22"/>
          </w:rPr>
          <w:id w:val="-105577265"/>
          <w:placeholder>
            <w:docPart w:val="05389E4C539F4AF4ACFC7339A6784582"/>
          </w:placeholder>
          <w:date w:fullDate="2026-05-22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D30423">
            <w:rPr>
              <w:szCs w:val="22"/>
              <w:lang w:val="fr-NC"/>
            </w:rPr>
            <w:t>vendredi 22 mai 2026</w:t>
          </w:r>
        </w:sdtContent>
      </w:sdt>
      <w:r w:rsidR="00AE4C2B">
        <w:rPr>
          <w:szCs w:val="22"/>
        </w:rPr>
        <w:t xml:space="preserve">, </w:t>
      </w:r>
      <w:r w:rsidR="00A52D9A">
        <w:rPr>
          <w:szCs w:val="22"/>
        </w:rPr>
        <w:t xml:space="preserve">de l’avis modificatif </w:t>
      </w:r>
      <w:r w:rsidR="00AE4C2B">
        <w:rPr>
          <w:szCs w:val="22"/>
        </w:rPr>
        <w:t xml:space="preserve">n° 1 </w:t>
      </w:r>
      <w:r w:rsidR="00A52D9A" w:rsidRPr="00A94477">
        <w:rPr>
          <w:szCs w:val="22"/>
        </w:rPr>
        <w:t xml:space="preserve">le </w:t>
      </w:r>
      <w:sdt>
        <w:sdtPr>
          <w:rPr>
            <w:szCs w:val="22"/>
          </w:rPr>
          <w:id w:val="67622779"/>
          <w:placeholder>
            <w:docPart w:val="9311E2E57EFC49D88A5288D9807BCD37"/>
          </w:placeholder>
          <w:date w:fullDate="2026-06-05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A52D9A">
            <w:rPr>
              <w:szCs w:val="22"/>
              <w:lang w:val="fr-NC"/>
            </w:rPr>
            <w:t>vendredi 5 juin 2026</w:t>
          </w:r>
        </w:sdtContent>
      </w:sdt>
      <w:r w:rsidR="00A52D9A" w:rsidRPr="00A94477">
        <w:rPr>
          <w:szCs w:val="22"/>
        </w:rPr>
        <w:t xml:space="preserve"> </w:t>
      </w:r>
      <w:r w:rsidR="00AE4C2B">
        <w:rPr>
          <w:szCs w:val="22"/>
        </w:rPr>
        <w:t>et de l’avis modificatif n°</w:t>
      </w:r>
      <w:r w:rsidR="00F16111">
        <w:rPr>
          <w:szCs w:val="22"/>
        </w:rPr>
        <w:t xml:space="preserve"> </w:t>
      </w:r>
      <w:r w:rsidR="00AE4C2B">
        <w:rPr>
          <w:szCs w:val="22"/>
        </w:rPr>
        <w:t xml:space="preserve">2 le lundi 8 juin 2026 </w:t>
      </w:r>
      <w:r w:rsidRPr="00A94477">
        <w:rPr>
          <w:szCs w:val="22"/>
        </w:rPr>
        <w:t>sur la Plateforme des marchés NC</w:t>
      </w:r>
      <w:r>
        <w:rPr>
          <w:szCs w:val="22"/>
        </w:rPr>
        <w:t>.</w:t>
      </w:r>
      <w:bookmarkStart w:id="0" w:name="_GoBack"/>
      <w:bookmarkEnd w:id="0"/>
    </w:p>
    <w:sectPr w:rsidR="003337C5" w:rsidRPr="00CA1F66" w:rsidSect="00EE2A1B">
      <w:headerReference w:type="default" r:id="rId9"/>
      <w:footerReference w:type="first" r:id="rId10"/>
      <w:pgSz w:w="11906" w:h="16838" w:code="9"/>
      <w:pgMar w:top="720" w:right="1134" w:bottom="720" w:left="1134" w:header="284" w:footer="9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423" w:rsidRDefault="00D30423" w:rsidP="00126594">
      <w:r>
        <w:separator/>
      </w:r>
    </w:p>
  </w:endnote>
  <w:endnote w:type="continuationSeparator" w:id="0">
    <w:p w:rsidR="00D30423" w:rsidRDefault="00D30423" w:rsidP="0012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244B" w:rsidRDefault="00EA244B">
    <w:pPr>
      <w:pStyle w:val="Pieddepage"/>
    </w:pPr>
    <w:r>
      <w:rPr>
        <w:i/>
        <w:sz w:val="18"/>
      </w:rPr>
      <w:tab/>
    </w:r>
    <w:r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423" w:rsidRDefault="00D30423" w:rsidP="00126594">
      <w:r>
        <w:separator/>
      </w:r>
    </w:p>
  </w:footnote>
  <w:footnote w:type="continuationSeparator" w:id="0">
    <w:p w:rsidR="00D30423" w:rsidRDefault="00D30423" w:rsidP="0012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A15" w:rsidRDefault="00E231ED" w:rsidP="00E231ED">
    <w:pPr>
      <w:pStyle w:val="En-tte"/>
      <w:jc w:val="center"/>
    </w:pPr>
    <w:r>
      <w:rPr>
        <w:noProof/>
      </w:rPr>
      <w:drawing>
        <wp:inline distT="0" distB="0" distL="0" distR="0" wp14:anchorId="178E746F" wp14:editId="4F157514">
          <wp:extent cx="5760720" cy="110553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105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5BF5"/>
    <w:multiLevelType w:val="hybridMultilevel"/>
    <w:tmpl w:val="3AAA1B02"/>
    <w:lvl w:ilvl="0" w:tplc="A2AAFB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51A51"/>
    <w:multiLevelType w:val="hybridMultilevel"/>
    <w:tmpl w:val="28BE5A60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2" w15:restartNumberingAfterBreak="0">
    <w:nsid w:val="0DA475F6"/>
    <w:multiLevelType w:val="hybridMultilevel"/>
    <w:tmpl w:val="399EB2DE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BA9598F"/>
    <w:multiLevelType w:val="hybridMultilevel"/>
    <w:tmpl w:val="5BFAE0B4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1943BA"/>
    <w:multiLevelType w:val="hybridMultilevel"/>
    <w:tmpl w:val="61D243C2"/>
    <w:lvl w:ilvl="0" w:tplc="BDD4EFE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 w15:restartNumberingAfterBreak="0">
    <w:nsid w:val="26553C94"/>
    <w:multiLevelType w:val="hybridMultilevel"/>
    <w:tmpl w:val="E9425180"/>
    <w:lvl w:ilvl="0" w:tplc="F4D40B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E161F1"/>
    <w:multiLevelType w:val="hybridMultilevel"/>
    <w:tmpl w:val="417EFACA"/>
    <w:lvl w:ilvl="0" w:tplc="49301F5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BC50F4"/>
    <w:multiLevelType w:val="hybridMultilevel"/>
    <w:tmpl w:val="DC8C9E70"/>
    <w:lvl w:ilvl="0" w:tplc="49301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82B5A"/>
    <w:multiLevelType w:val="hybridMultilevel"/>
    <w:tmpl w:val="AE266C7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F7680"/>
    <w:multiLevelType w:val="hybridMultilevel"/>
    <w:tmpl w:val="9C480A14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 w15:restartNumberingAfterBreak="0">
    <w:nsid w:val="55184D12"/>
    <w:multiLevelType w:val="hybridMultilevel"/>
    <w:tmpl w:val="F626D448"/>
    <w:lvl w:ilvl="0" w:tplc="49301F5A">
      <w:numFmt w:val="bullet"/>
      <w:lvlText w:val="-"/>
      <w:lvlJc w:val="left"/>
      <w:pPr>
        <w:ind w:left="348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 w:tplc="040C0005">
      <w:start w:val="1"/>
      <w:numFmt w:val="decimal"/>
      <w:lvlText w:val="%3."/>
      <w:lvlJc w:val="left"/>
      <w:pPr>
        <w:tabs>
          <w:tab w:val="num" w:pos="1443"/>
        </w:tabs>
        <w:ind w:left="1443" w:hanging="360"/>
      </w:pPr>
    </w:lvl>
    <w:lvl w:ilvl="3" w:tplc="040C000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C0003">
      <w:start w:val="1"/>
      <w:numFmt w:val="decimal"/>
      <w:lvlText w:val="%5."/>
      <w:lvlJc w:val="left"/>
      <w:pPr>
        <w:tabs>
          <w:tab w:val="num" w:pos="2883"/>
        </w:tabs>
        <w:ind w:left="2883" w:hanging="360"/>
      </w:pPr>
    </w:lvl>
    <w:lvl w:ilvl="5" w:tplc="040C0005">
      <w:start w:val="1"/>
      <w:numFmt w:val="decimal"/>
      <w:lvlText w:val="%6."/>
      <w:lvlJc w:val="left"/>
      <w:pPr>
        <w:tabs>
          <w:tab w:val="num" w:pos="3603"/>
        </w:tabs>
        <w:ind w:left="3603" w:hanging="360"/>
      </w:pPr>
    </w:lvl>
    <w:lvl w:ilvl="6" w:tplc="040C000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C0003">
      <w:start w:val="1"/>
      <w:numFmt w:val="decimal"/>
      <w:lvlText w:val="%8."/>
      <w:lvlJc w:val="left"/>
      <w:pPr>
        <w:tabs>
          <w:tab w:val="num" w:pos="5043"/>
        </w:tabs>
        <w:ind w:left="5043" w:hanging="360"/>
      </w:pPr>
    </w:lvl>
    <w:lvl w:ilvl="8" w:tplc="040C0005">
      <w:start w:val="1"/>
      <w:numFmt w:val="decimal"/>
      <w:lvlText w:val="%9."/>
      <w:lvlJc w:val="left"/>
      <w:pPr>
        <w:tabs>
          <w:tab w:val="num" w:pos="5763"/>
        </w:tabs>
        <w:ind w:left="5763" w:hanging="360"/>
      </w:pPr>
    </w:lvl>
  </w:abstractNum>
  <w:abstractNum w:abstractNumId="11" w15:restartNumberingAfterBreak="0">
    <w:nsid w:val="5C6A24B1"/>
    <w:multiLevelType w:val="hybridMultilevel"/>
    <w:tmpl w:val="B636A8D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E320F7"/>
    <w:multiLevelType w:val="hybridMultilevel"/>
    <w:tmpl w:val="94FE587A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5E37BB"/>
    <w:multiLevelType w:val="hybridMultilevel"/>
    <w:tmpl w:val="98AC787A"/>
    <w:lvl w:ilvl="0" w:tplc="49301F5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2"/>
  </w:num>
  <w:num w:numId="7">
    <w:abstractNumId w:val="3"/>
  </w:num>
  <w:num w:numId="8">
    <w:abstractNumId w:val="7"/>
  </w:num>
  <w:num w:numId="9">
    <w:abstractNumId w:val="10"/>
  </w:num>
  <w:num w:numId="10">
    <w:abstractNumId w:val="13"/>
  </w:num>
  <w:num w:numId="11">
    <w:abstractNumId w:val="4"/>
  </w:num>
  <w:num w:numId="12">
    <w:abstractNumId w:val="1"/>
  </w:num>
  <w:num w:numId="13">
    <w:abstractNumId w:val="9"/>
  </w:num>
  <w:num w:numId="14">
    <w:abstractNumId w:val="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423"/>
    <w:rsid w:val="00024198"/>
    <w:rsid w:val="0002611F"/>
    <w:rsid w:val="00096A15"/>
    <w:rsid w:val="000F0176"/>
    <w:rsid w:val="00105462"/>
    <w:rsid w:val="00126594"/>
    <w:rsid w:val="0013098D"/>
    <w:rsid w:val="00145333"/>
    <w:rsid w:val="00157016"/>
    <w:rsid w:val="00157796"/>
    <w:rsid w:val="00180AE9"/>
    <w:rsid w:val="0018503D"/>
    <w:rsid w:val="001B2107"/>
    <w:rsid w:val="001C4C59"/>
    <w:rsid w:val="001D54C9"/>
    <w:rsid w:val="001E022F"/>
    <w:rsid w:val="001E65B4"/>
    <w:rsid w:val="002012F0"/>
    <w:rsid w:val="00244E55"/>
    <w:rsid w:val="00261812"/>
    <w:rsid w:val="002754A9"/>
    <w:rsid w:val="00282AB3"/>
    <w:rsid w:val="002A2206"/>
    <w:rsid w:val="002D7489"/>
    <w:rsid w:val="002F5512"/>
    <w:rsid w:val="003253AB"/>
    <w:rsid w:val="003337C5"/>
    <w:rsid w:val="00381DB4"/>
    <w:rsid w:val="00391EB8"/>
    <w:rsid w:val="00393225"/>
    <w:rsid w:val="003B2A98"/>
    <w:rsid w:val="003B643A"/>
    <w:rsid w:val="003C44A3"/>
    <w:rsid w:val="003C4B30"/>
    <w:rsid w:val="00420A03"/>
    <w:rsid w:val="004769A8"/>
    <w:rsid w:val="0051572F"/>
    <w:rsid w:val="005C7769"/>
    <w:rsid w:val="005E652B"/>
    <w:rsid w:val="00611B44"/>
    <w:rsid w:val="00625E29"/>
    <w:rsid w:val="00651B50"/>
    <w:rsid w:val="006664B0"/>
    <w:rsid w:val="006741F7"/>
    <w:rsid w:val="00674290"/>
    <w:rsid w:val="006755FB"/>
    <w:rsid w:val="00676B91"/>
    <w:rsid w:val="006A741A"/>
    <w:rsid w:val="006D11B1"/>
    <w:rsid w:val="006D3F0C"/>
    <w:rsid w:val="006D4470"/>
    <w:rsid w:val="006F2726"/>
    <w:rsid w:val="00717517"/>
    <w:rsid w:val="00724529"/>
    <w:rsid w:val="0074484D"/>
    <w:rsid w:val="00765A6A"/>
    <w:rsid w:val="007B5C81"/>
    <w:rsid w:val="007F760E"/>
    <w:rsid w:val="00835B02"/>
    <w:rsid w:val="00856277"/>
    <w:rsid w:val="008A0379"/>
    <w:rsid w:val="008A1E4C"/>
    <w:rsid w:val="008E6506"/>
    <w:rsid w:val="0090535B"/>
    <w:rsid w:val="00935CBD"/>
    <w:rsid w:val="009A1EAE"/>
    <w:rsid w:val="009C3238"/>
    <w:rsid w:val="009E04D3"/>
    <w:rsid w:val="009E260E"/>
    <w:rsid w:val="00A01956"/>
    <w:rsid w:val="00A04DB9"/>
    <w:rsid w:val="00A06899"/>
    <w:rsid w:val="00A52D9A"/>
    <w:rsid w:val="00A57576"/>
    <w:rsid w:val="00A96823"/>
    <w:rsid w:val="00A97C98"/>
    <w:rsid w:val="00AA7F0B"/>
    <w:rsid w:val="00AD44A3"/>
    <w:rsid w:val="00AE4C2B"/>
    <w:rsid w:val="00B54A6B"/>
    <w:rsid w:val="00B82B14"/>
    <w:rsid w:val="00BB74D5"/>
    <w:rsid w:val="00BE1B87"/>
    <w:rsid w:val="00C60AC1"/>
    <w:rsid w:val="00C66AF8"/>
    <w:rsid w:val="00C82FAC"/>
    <w:rsid w:val="00CA1F66"/>
    <w:rsid w:val="00CD5E84"/>
    <w:rsid w:val="00D23F25"/>
    <w:rsid w:val="00D30423"/>
    <w:rsid w:val="00D3590E"/>
    <w:rsid w:val="00D528D7"/>
    <w:rsid w:val="00D610CD"/>
    <w:rsid w:val="00D66675"/>
    <w:rsid w:val="00D67E35"/>
    <w:rsid w:val="00D71A28"/>
    <w:rsid w:val="00DA1FE7"/>
    <w:rsid w:val="00DC04A9"/>
    <w:rsid w:val="00DD28B5"/>
    <w:rsid w:val="00E231ED"/>
    <w:rsid w:val="00E2709B"/>
    <w:rsid w:val="00E766AB"/>
    <w:rsid w:val="00E950C5"/>
    <w:rsid w:val="00EA244B"/>
    <w:rsid w:val="00EE2A1B"/>
    <w:rsid w:val="00EF19EE"/>
    <w:rsid w:val="00F16111"/>
    <w:rsid w:val="00F401F6"/>
    <w:rsid w:val="00F53999"/>
    <w:rsid w:val="00F53EC5"/>
    <w:rsid w:val="00F54F4B"/>
    <w:rsid w:val="00F63F25"/>
    <w:rsid w:val="00F95290"/>
    <w:rsid w:val="00FB01B0"/>
    <w:rsid w:val="00FB3DE0"/>
    <w:rsid w:val="00FD0BC5"/>
    <w:rsid w:val="00FD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6241A30"/>
  <w15:docId w15:val="{F0DC3B73-47B6-468C-88B8-FE40D1E1E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A2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rsid w:val="006A741A"/>
  </w:style>
  <w:style w:type="character" w:customStyle="1" w:styleId="CommentaireCar">
    <w:name w:val="Commentaire Car"/>
    <w:basedOn w:val="Policepardfaut"/>
    <w:link w:val="Commentair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rsid w:val="006A741A"/>
    <w:rPr>
      <w:sz w:val="16"/>
      <w:szCs w:val="16"/>
    </w:rPr>
  </w:style>
  <w:style w:type="paragraph" w:styleId="Pieddepage">
    <w:name w:val="footer"/>
    <w:basedOn w:val="Normal"/>
    <w:link w:val="PieddepageCar"/>
    <w:rsid w:val="006A741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rsid w:val="006A741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A741A"/>
    <w:pPr>
      <w:ind w:left="720"/>
      <w:jc w:val="left"/>
    </w:pPr>
    <w:rPr>
      <w:rFonts w:ascii="Calibri" w:eastAsia="Calibri" w:hAnsi="Calibri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74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41A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419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419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05462"/>
    <w:rPr>
      <w:color w:val="800080" w:themeColor="followedHyperlink"/>
      <w:u w:val="single"/>
    </w:rPr>
  </w:style>
  <w:style w:type="paragraph" w:customStyle="1" w:styleId="Style1SCAIJMB">
    <w:name w:val="Style1_SCAI_JMB"/>
    <w:basedOn w:val="Normal"/>
    <w:rsid w:val="004769A8"/>
    <w:pPr>
      <w:overflowPunct w:val="0"/>
      <w:autoSpaceDE w:val="0"/>
      <w:autoSpaceDN w:val="0"/>
      <w:adjustRightInd w:val="0"/>
    </w:pPr>
  </w:style>
  <w:style w:type="paragraph" w:styleId="Rvision">
    <w:name w:val="Revision"/>
    <w:hidden/>
    <w:uiPriority w:val="99"/>
    <w:semiHidden/>
    <w:rsid w:val="001B2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F53EC5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CD5E8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D5E84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publics.n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lechargements\Avis%20APC%20modificati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70E9E17E39E4C2B88941AA64258673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4D94D85-8134-4B3D-8A78-DEA65457F6D0}"/>
      </w:docPartPr>
      <w:docPartBody>
        <w:p w:rsidR="00D6541C" w:rsidRDefault="00D6541C">
          <w:pPr>
            <w:pStyle w:val="670E9E17E39E4C2B88941AA642586735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Numéro</w:t>
          </w:r>
          <w:r w:rsidRPr="008A1B46">
            <w:rPr>
              <w:color w:val="0070C0"/>
            </w:rPr>
            <w:t>]</w:t>
          </w:r>
        </w:p>
      </w:docPartBody>
    </w:docPart>
    <w:docPart>
      <w:docPartPr>
        <w:name w:val="4B8AD3206F794B76ABEED0F4F2558EE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378531C-08D3-4C09-93B7-DED3EF5B5D6F}"/>
      </w:docPartPr>
      <w:docPartBody>
        <w:p w:rsidR="00D6541C" w:rsidRDefault="00D6541C">
          <w:pPr>
            <w:pStyle w:val="4B8AD3206F794B76ABEED0F4F2558EEE"/>
          </w:pPr>
          <w:r w:rsidRPr="00B54A6B">
            <w:rPr>
              <w:color w:val="0070C0"/>
            </w:rPr>
            <w:t>[Objet]</w:t>
          </w:r>
        </w:p>
      </w:docPartBody>
    </w:docPart>
    <w:docPart>
      <w:docPartPr>
        <w:name w:val="05389E4C539F4AF4ACFC7339A678458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5AAB270-2576-431B-96C1-F05E73D4DC60}"/>
      </w:docPartPr>
      <w:docPartBody>
        <w:p w:rsidR="00D6541C" w:rsidRDefault="00D6541C">
          <w:pPr>
            <w:pStyle w:val="05389E4C539F4AF4ACFC7339A6784582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C167462491B64FCFBADF3C6B0C777C9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AF36106-9C33-4346-B2D0-BCF7B2523AB7}"/>
      </w:docPartPr>
      <w:docPartBody>
        <w:p w:rsidR="00D6541C" w:rsidRDefault="00D6541C">
          <w:pPr>
            <w:pStyle w:val="C167462491B64FCFBADF3C6B0C777C96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Insérer n°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  <w:docPart>
      <w:docPartPr>
        <w:name w:val="AA5507F9F3E04F2E9A191C24EA3D7E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18A005C-E640-49AC-9A34-D1033464091C}"/>
      </w:docPartPr>
      <w:docPartBody>
        <w:p w:rsidR="007A723F" w:rsidRDefault="000A30D1" w:rsidP="000A30D1">
          <w:pPr>
            <w:pStyle w:val="AA5507F9F3E04F2E9A191C24EA3D7E40"/>
          </w:pPr>
          <w:r w:rsidRPr="008A1B46">
            <w:rPr>
              <w:color w:val="0070C0"/>
            </w:rPr>
            <w:t>[</w:t>
          </w:r>
          <w:r w:rsidRPr="008A1B46">
            <w:rPr>
              <w:rStyle w:val="Textedelespacerserv"/>
              <w:rFonts w:eastAsiaTheme="minorHAnsi"/>
              <w:color w:val="0070C0"/>
            </w:rPr>
            <w:t>Date]</w:t>
          </w:r>
        </w:p>
      </w:docPartBody>
    </w:docPart>
    <w:docPart>
      <w:docPartPr>
        <w:name w:val="DBB5E02283E74D1A94B4950FE0DB55C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D88BCD-DEB5-48AC-BECE-D2128F90F8B8}"/>
      </w:docPartPr>
      <w:docPartBody>
        <w:p w:rsidR="007A723F" w:rsidRDefault="000A30D1" w:rsidP="000A30D1">
          <w:pPr>
            <w:pStyle w:val="DBB5E02283E74D1A94B4950FE0DB55CE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Heure</w:t>
          </w:r>
          <w:r w:rsidRPr="008A1B46">
            <w:rPr>
              <w:color w:val="0070C0"/>
            </w:rPr>
            <w:t>]</w:t>
          </w:r>
        </w:p>
      </w:docPartBody>
    </w:docPart>
    <w:docPart>
      <w:docPartPr>
        <w:name w:val="AD37974B5A784939AE738BB8C8ADD5F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8CEF4DE-72D4-4350-BF09-84DBCF1FADEB}"/>
      </w:docPartPr>
      <w:docPartBody>
        <w:p w:rsidR="007A723F" w:rsidRDefault="000A30D1" w:rsidP="000A30D1">
          <w:pPr>
            <w:pStyle w:val="AD37974B5A784939AE738BB8C8ADD5F2"/>
          </w:pPr>
          <w:r w:rsidRPr="008A1B46">
            <w:rPr>
              <w:color w:val="0070C0"/>
            </w:rPr>
            <w:t>[</w:t>
          </w:r>
          <w:r w:rsidRPr="008A1B46">
            <w:rPr>
              <w:rStyle w:val="Textedelespacerserv"/>
              <w:rFonts w:eastAsiaTheme="minorHAnsi"/>
              <w:color w:val="0070C0"/>
            </w:rPr>
            <w:t>Date]</w:t>
          </w:r>
        </w:p>
      </w:docPartBody>
    </w:docPart>
    <w:docPart>
      <w:docPartPr>
        <w:name w:val="2DEC7DE550DD4650B20FCD969DADFC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C03E82-D8AE-4A66-B7EB-02859049F793}"/>
      </w:docPartPr>
      <w:docPartBody>
        <w:p w:rsidR="007A723F" w:rsidRDefault="000A30D1" w:rsidP="000A30D1">
          <w:pPr>
            <w:pStyle w:val="2DEC7DE550DD4650B20FCD969DADFC73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Heure</w:t>
          </w:r>
          <w:r w:rsidRPr="008A1B46">
            <w:rPr>
              <w:color w:val="0070C0"/>
            </w:rPr>
            <w:t>]</w:t>
          </w:r>
        </w:p>
      </w:docPartBody>
    </w:docPart>
    <w:docPart>
      <w:docPartPr>
        <w:name w:val="9311E2E57EFC49D88A5288D9807BCD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59ED3F-3081-463C-B873-0E1CA327A381}"/>
      </w:docPartPr>
      <w:docPartBody>
        <w:p w:rsidR="007A723F" w:rsidRDefault="000A30D1" w:rsidP="000A30D1">
          <w:pPr>
            <w:pStyle w:val="9311E2E57EFC49D88A5288D9807BCD37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41C"/>
    <w:rsid w:val="000A30D1"/>
    <w:rsid w:val="007A723F"/>
    <w:rsid w:val="00D6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NC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NC" w:eastAsia="fr-NC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670E9E17E39E4C2B88941AA642586735">
    <w:name w:val="670E9E17E39E4C2B88941AA642586735"/>
  </w:style>
  <w:style w:type="paragraph" w:customStyle="1" w:styleId="4B8AD3206F794B76ABEED0F4F2558EEE">
    <w:name w:val="4B8AD3206F794B76ABEED0F4F2558EEE"/>
  </w:style>
  <w:style w:type="character" w:styleId="Textedelespacerserv">
    <w:name w:val="Placeholder Text"/>
    <w:basedOn w:val="Policepardfaut"/>
    <w:uiPriority w:val="99"/>
    <w:semiHidden/>
    <w:rsid w:val="000A30D1"/>
    <w:rPr>
      <w:color w:val="808080"/>
    </w:rPr>
  </w:style>
  <w:style w:type="paragraph" w:customStyle="1" w:styleId="08A3B900077740B9BAEC822E760B76FC">
    <w:name w:val="08A3B900077740B9BAEC822E760B76FC"/>
  </w:style>
  <w:style w:type="paragraph" w:customStyle="1" w:styleId="610176DCE2794A11872F005D038A5DD5">
    <w:name w:val="610176DCE2794A11872F005D038A5DD5"/>
  </w:style>
  <w:style w:type="paragraph" w:customStyle="1" w:styleId="C2028004ED5A44A0AC0A8395649EAAAC">
    <w:name w:val="C2028004ED5A44A0AC0A8395649EAAAC"/>
  </w:style>
  <w:style w:type="paragraph" w:customStyle="1" w:styleId="BAE60F24EE0B42BDA4D3E4EA068F4D54">
    <w:name w:val="BAE60F24EE0B42BDA4D3E4EA068F4D54"/>
  </w:style>
  <w:style w:type="paragraph" w:customStyle="1" w:styleId="4B5074BE8AE64C2AAE6432D62F15FC3A">
    <w:name w:val="4B5074BE8AE64C2AAE6432D62F15FC3A"/>
  </w:style>
  <w:style w:type="paragraph" w:customStyle="1" w:styleId="E7505EB0A4B048F7AA39F2595F19564C">
    <w:name w:val="E7505EB0A4B048F7AA39F2595F19564C"/>
  </w:style>
  <w:style w:type="paragraph" w:customStyle="1" w:styleId="EF8A50BF3D7D4E088E0B94ADAE58D42C">
    <w:name w:val="EF8A50BF3D7D4E088E0B94ADAE58D42C"/>
  </w:style>
  <w:style w:type="paragraph" w:customStyle="1" w:styleId="13C31E62A4EE4EE1B050EB5A3C66E343">
    <w:name w:val="13C31E62A4EE4EE1B050EB5A3C66E343"/>
  </w:style>
  <w:style w:type="paragraph" w:customStyle="1" w:styleId="05389E4C539F4AF4ACFC7339A6784582">
    <w:name w:val="05389E4C539F4AF4ACFC7339A6784582"/>
  </w:style>
  <w:style w:type="paragraph" w:customStyle="1" w:styleId="660C35334F60492C89364DD72BA68329">
    <w:name w:val="660C35334F60492C89364DD72BA68329"/>
  </w:style>
  <w:style w:type="paragraph" w:customStyle="1" w:styleId="C167462491B64FCFBADF3C6B0C777C96">
    <w:name w:val="C167462491B64FCFBADF3C6B0C777C96"/>
  </w:style>
  <w:style w:type="paragraph" w:customStyle="1" w:styleId="8A0A6630C8EF477DA3F45DC38756EB44">
    <w:name w:val="8A0A6630C8EF477DA3F45DC38756EB44"/>
    <w:rsid w:val="000A30D1"/>
  </w:style>
  <w:style w:type="paragraph" w:customStyle="1" w:styleId="060187CA55AD4C469B1D4516B06EB5D3">
    <w:name w:val="060187CA55AD4C469B1D4516B06EB5D3"/>
    <w:rsid w:val="000A30D1"/>
  </w:style>
  <w:style w:type="paragraph" w:customStyle="1" w:styleId="27EBECB05C95423B85569EC43F83A276">
    <w:name w:val="27EBECB05C95423B85569EC43F83A276"/>
    <w:rsid w:val="000A30D1"/>
  </w:style>
  <w:style w:type="paragraph" w:customStyle="1" w:styleId="0446B25F88B04D50AE47135D22CE895F">
    <w:name w:val="0446B25F88B04D50AE47135D22CE895F"/>
    <w:rsid w:val="000A30D1"/>
  </w:style>
  <w:style w:type="paragraph" w:customStyle="1" w:styleId="AA5507F9F3E04F2E9A191C24EA3D7E40">
    <w:name w:val="AA5507F9F3E04F2E9A191C24EA3D7E40"/>
    <w:rsid w:val="000A30D1"/>
  </w:style>
  <w:style w:type="paragraph" w:customStyle="1" w:styleId="DBB5E02283E74D1A94B4950FE0DB55CE">
    <w:name w:val="DBB5E02283E74D1A94B4950FE0DB55CE"/>
    <w:rsid w:val="000A30D1"/>
  </w:style>
  <w:style w:type="paragraph" w:customStyle="1" w:styleId="AD37974B5A784939AE738BB8C8ADD5F2">
    <w:name w:val="AD37974B5A784939AE738BB8C8ADD5F2"/>
    <w:rsid w:val="000A30D1"/>
  </w:style>
  <w:style w:type="paragraph" w:customStyle="1" w:styleId="2DEC7DE550DD4650B20FCD969DADFC73">
    <w:name w:val="2DEC7DE550DD4650B20FCD969DADFC73"/>
    <w:rsid w:val="000A30D1"/>
  </w:style>
  <w:style w:type="paragraph" w:customStyle="1" w:styleId="9311E2E57EFC49D88A5288D9807BCD37">
    <w:name w:val="9311E2E57EFC49D88A5288D9807BCD37"/>
    <w:rsid w:val="000A30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8E781-39C6-4E15-9A33-93CFB7DCD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Avis APC modificatif</Template>
  <TotalTime>17</TotalTime>
  <Pages>1</Pages>
  <Words>118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 Sud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Julien Pouillet</dc:creator>
  <cp:lastModifiedBy>Francesca Nofonofo</cp:lastModifiedBy>
  <cp:revision>5</cp:revision>
  <cp:lastPrinted>2018-10-28T21:35:00Z</cp:lastPrinted>
  <dcterms:created xsi:type="dcterms:W3CDTF">2026-06-03T04:53:00Z</dcterms:created>
  <dcterms:modified xsi:type="dcterms:W3CDTF">2026-06-08T02:14:00Z</dcterms:modified>
</cp:coreProperties>
</file>